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8" w:tblpY="1"/>
        <w:tblOverlap w:val="never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946"/>
        <w:gridCol w:w="6776"/>
        <w:gridCol w:w="6861"/>
      </w:tblGrid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BD433F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專長</w:t>
            </w:r>
          </w:p>
          <w:p w:rsidR="00124951" w:rsidRPr="00BD433F" w:rsidRDefault="00124951" w:rsidP="00BD433F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>(</w:t>
            </w: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以下為範例</w:t>
            </w: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>)</w:t>
            </w: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專長</w:t>
            </w:r>
          </w:p>
          <w:p w:rsidR="00124951" w:rsidRPr="00BD433F" w:rsidRDefault="00124951" w:rsidP="00BD433F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>(</w:t>
            </w: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以下為範例，至少敘明採購人員資格、技師資格、畢業系所及</w:t>
            </w:r>
            <w:bookmarkStart w:id="0" w:name="_GoBack"/>
            <w:bookmarkEnd w:id="0"/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業務專長等</w:t>
            </w: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>)</w:t>
            </w:r>
            <w:r w:rsidRPr="00BD433F">
              <w:rPr>
                <w:rFonts w:ascii="標楷體" w:eastAsia="標楷體"/>
                <w:b/>
                <w:kern w:val="0"/>
                <w:sz w:val="27"/>
                <w:szCs w:val="27"/>
              </w:rPr>
              <w:br/>
            </w: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如：</w:t>
            </w:r>
            <w:r w:rsidRPr="00BD433F">
              <w:rPr>
                <w:rFonts w:ascii="標楷體" w:eastAsia="標楷體"/>
                <w:b/>
                <w:kern w:val="0"/>
                <w:sz w:val="27"/>
                <w:szCs w:val="27"/>
              </w:rPr>
              <w:br/>
            </w:r>
            <w:r w:rsidRPr="00BD433F">
              <w:rPr>
                <w:kern w:val="0"/>
                <w:sz w:val="20"/>
              </w:rPr>
              <w:t xml:space="preserve"> </w:t>
            </w: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>1.</w:t>
            </w: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具採購專業人員資格</w:t>
            </w:r>
          </w:p>
          <w:p w:rsidR="00124951" w:rsidRPr="00BD433F" w:rsidRDefault="00124951" w:rsidP="00BD433F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2.</w:t>
            </w: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具土木技師證書</w:t>
            </w: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       </w:t>
            </w:r>
          </w:p>
          <w:p w:rsidR="00124951" w:rsidRPr="00BD433F" w:rsidRDefault="00124951" w:rsidP="00BD433F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3.</w:t>
            </w: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興大土研所大地組</w:t>
            </w:r>
          </w:p>
          <w:p w:rsidR="00124951" w:rsidRPr="00BD433F" w:rsidRDefault="00124951" w:rsidP="00BD433F">
            <w:pPr>
              <w:spacing w:line="400" w:lineRule="exact"/>
              <w:ind w:left="270" w:hangingChars="100" w:hanging="270"/>
              <w:rPr>
                <w:rFonts w:ascii="標楷體" w:eastAsia="標楷體"/>
                <w:b/>
                <w:kern w:val="0"/>
                <w:sz w:val="27"/>
                <w:szCs w:val="27"/>
              </w:rPr>
            </w:pPr>
            <w:r w:rsidRPr="00BD433F">
              <w:rPr>
                <w:rFonts w:ascii="標楷體" w:hAnsi="標楷體"/>
                <w:b/>
                <w:kern w:val="0"/>
                <w:sz w:val="27"/>
                <w:szCs w:val="27"/>
              </w:rPr>
              <w:t xml:space="preserve">   4.</w:t>
            </w:r>
            <w:r w:rsidRPr="00BD433F">
              <w:rPr>
                <w:rFonts w:ascii="標楷體" w:hAnsi="標楷體" w:hint="eastAsia"/>
                <w:b/>
                <w:kern w:val="0"/>
                <w:sz w:val="27"/>
                <w:szCs w:val="27"/>
              </w:rPr>
              <w:t>橋梁檢測、路面維護及整修</w:t>
            </w: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D433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敘明專長填寫資料</w:t>
            </w: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340" w:lineRule="exact"/>
              <w:ind w:left="600" w:hangingChars="214" w:hanging="600"/>
              <w:rPr>
                <w:rFonts w:ascii="標楷體" w:eastAsia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ind w:leftChars="330" w:left="792" w:firstLine="0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leftChars="345" w:left="828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leftChars="113" w:left="884" w:hangingChars="227" w:hanging="613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firstLineChars="100" w:firstLine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leftChars="112" w:left="809" w:hangingChars="200" w:hanging="54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124951" w:rsidRPr="00D92F52" w:rsidTr="00BD433F">
        <w:tc>
          <w:tcPr>
            <w:tcW w:w="675" w:type="dxa"/>
          </w:tcPr>
          <w:p w:rsidR="00124951" w:rsidRPr="00BD433F" w:rsidRDefault="00124951" w:rsidP="00BD433F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124951" w:rsidRPr="00BD433F" w:rsidRDefault="00124951" w:rsidP="00BD433F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124951" w:rsidRPr="00BD433F" w:rsidRDefault="00124951" w:rsidP="00BD433F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124951" w:rsidRPr="00BD433F" w:rsidRDefault="00124951" w:rsidP="00BD433F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124951" w:rsidRPr="00F02FDE" w:rsidRDefault="00124951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124951" w:rsidRPr="00F02FDE" w:rsidSect="00EE3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951" w:rsidRDefault="00124951" w:rsidP="005A7E2A">
      <w:r>
        <w:separator/>
      </w:r>
    </w:p>
  </w:endnote>
  <w:endnote w:type="continuationSeparator" w:id="0">
    <w:p w:rsidR="00124951" w:rsidRDefault="00124951" w:rsidP="005A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51" w:rsidRDefault="001249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51" w:rsidRDefault="00124951" w:rsidP="00C65081">
    <w:pPr>
      <w:pStyle w:val="Footer"/>
      <w:jc w:val="center"/>
    </w:pPr>
    <w:fldSimple w:instr="PAGE   \* MERGEFORMAT">
      <w:r w:rsidRPr="00650B4F">
        <w:rPr>
          <w:noProof/>
          <w:lang w:val="zh-TW"/>
        </w:rPr>
        <w:t>1</w:t>
      </w:r>
    </w:fldSimple>
  </w:p>
  <w:p w:rsidR="00124951" w:rsidRDefault="00124951" w:rsidP="00C65081">
    <w:pPr>
      <w:pStyle w:val="Footer"/>
      <w:jc w:val="center"/>
    </w:pPr>
  </w:p>
  <w:p w:rsidR="00124951" w:rsidRPr="000339AB" w:rsidRDefault="0012495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51" w:rsidRDefault="001249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951" w:rsidRDefault="00124951" w:rsidP="005A7E2A">
      <w:r>
        <w:separator/>
      </w:r>
    </w:p>
  </w:footnote>
  <w:footnote w:type="continuationSeparator" w:id="0">
    <w:p w:rsidR="00124951" w:rsidRDefault="00124951" w:rsidP="005A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51" w:rsidRDefault="001249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51" w:rsidRDefault="00124951" w:rsidP="004A401A">
    <w:pPr>
      <w:pStyle w:val="Header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</w:t>
    </w:r>
    <w:r>
      <w:rPr>
        <w:rFonts w:ascii="標楷體" w:eastAsia="標楷體" w:hAnsi="標楷體" w:hint="eastAsia"/>
        <w:sz w:val="36"/>
        <w:szCs w:val="36"/>
      </w:rPr>
      <w:t>中區養護工程分局工程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pPr w:leftFromText="180" w:rightFromText="180" w:vertAnchor="text" w:tblpX="108" w:tblpY="1"/>
      <w:tblOverlap w:val="never"/>
      <w:tblW w:w="212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75"/>
      <w:gridCol w:w="6946"/>
      <w:gridCol w:w="6776"/>
      <w:gridCol w:w="6861"/>
    </w:tblGrid>
    <w:tr w:rsidR="00124951" w:rsidRPr="000842EE" w:rsidTr="00BD433F">
      <w:trPr>
        <w:tblHeader/>
      </w:trPr>
      <w:tc>
        <w:tcPr>
          <w:tcW w:w="675" w:type="dxa"/>
        </w:tcPr>
        <w:p w:rsidR="00124951" w:rsidRPr="00BD433F" w:rsidRDefault="00124951" w:rsidP="00BD433F">
          <w:pPr>
            <w:spacing w:line="400" w:lineRule="exact"/>
            <w:jc w:val="center"/>
            <w:rPr>
              <w:rFonts w:eastAsia="標楷體" w:hAnsi="標楷體"/>
              <w:b/>
              <w:kern w:val="0"/>
              <w:sz w:val="20"/>
            </w:rPr>
          </w:pPr>
          <w:r w:rsidRPr="00BD433F">
            <w:rPr>
              <w:rFonts w:eastAsia="標楷體" w:hAnsi="標楷體" w:hint="eastAsia"/>
              <w:b/>
              <w:kern w:val="0"/>
              <w:sz w:val="20"/>
            </w:rPr>
            <w:t>序號</w:t>
          </w:r>
        </w:p>
      </w:tc>
      <w:tc>
        <w:tcPr>
          <w:tcW w:w="6946" w:type="dxa"/>
        </w:tcPr>
        <w:p w:rsidR="00124951" w:rsidRPr="00BD433F" w:rsidRDefault="00124951" w:rsidP="00BD433F">
          <w:pPr>
            <w:spacing w:line="240" w:lineRule="atLeast"/>
            <w:jc w:val="center"/>
            <w:rPr>
              <w:rFonts w:ascii="標楷體" w:eastAsia="標楷體"/>
              <w:b/>
              <w:color w:val="FF0000"/>
              <w:kern w:val="0"/>
              <w:sz w:val="28"/>
              <w:szCs w:val="28"/>
              <w:u w:val="single"/>
            </w:rPr>
          </w:pPr>
          <w:r w:rsidRPr="00BD433F">
            <w:rPr>
              <w:rFonts w:ascii="標楷體" w:eastAsia="標楷體" w:hint="eastAsia"/>
              <w:b/>
              <w:kern w:val="0"/>
              <w:sz w:val="28"/>
              <w:szCs w:val="28"/>
            </w:rPr>
            <w:t>中附件</w:t>
          </w:r>
          <w:smartTag w:uri="urn:schemas-microsoft-com:office:smarttags" w:element="chmetcnv">
            <w:smartTagPr>
              <w:attr w:name="UnitName" w:val="g"/>
              <w:attr w:name="SourceValue" w:val="5070"/>
              <w:attr w:name="HasSpace" w:val="False"/>
              <w:attr w:name="Negative" w:val="False"/>
              <w:attr w:name="NumberType" w:val="1"/>
              <w:attr w:name="TCSC" w:val="0"/>
            </w:smartTagPr>
            <w:r w:rsidRPr="00BD433F">
              <w:rPr>
                <w:rFonts w:ascii="標楷體" w:eastAsia="標楷體"/>
                <w:b/>
                <w:kern w:val="0"/>
                <w:sz w:val="28"/>
                <w:szCs w:val="28"/>
              </w:rPr>
              <w:t>05070G</w:t>
            </w:r>
          </w:smartTag>
          <w:r w:rsidRPr="00BD433F">
            <w:rPr>
              <w:rFonts w:ascii="標楷體" w:eastAsia="標楷體"/>
              <w:b/>
              <w:kern w:val="0"/>
              <w:sz w:val="28"/>
              <w:szCs w:val="28"/>
            </w:rPr>
            <w:t xml:space="preserve"> </w:t>
          </w:r>
          <w:r w:rsidRPr="00BD433F">
            <w:rPr>
              <w:rFonts w:ascii="標楷體" w:eastAsia="標楷體" w:hint="eastAsia"/>
              <w:b/>
              <w:kern w:val="0"/>
              <w:sz w:val="28"/>
              <w:szCs w:val="28"/>
            </w:rPr>
            <w:t>工作小組成員建議名單</w:t>
          </w:r>
          <w:r w:rsidRPr="00BD433F">
            <w:rPr>
              <w:rFonts w:ascii="標楷體" w:eastAsia="標楷體"/>
              <w:b/>
              <w:kern w:val="0"/>
              <w:sz w:val="28"/>
              <w:szCs w:val="28"/>
            </w:rPr>
            <w:t>10609</w:t>
          </w:r>
        </w:p>
      </w:tc>
      <w:tc>
        <w:tcPr>
          <w:tcW w:w="6776" w:type="dxa"/>
        </w:tcPr>
        <w:p w:rsidR="00124951" w:rsidRPr="00BD433F" w:rsidRDefault="00124951" w:rsidP="00BD433F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BD433F">
            <w:rPr>
              <w:rFonts w:ascii="標楷體" w:eastAsia="標楷體" w:hint="eastAsia"/>
              <w:b/>
              <w:kern w:val="0"/>
              <w:sz w:val="28"/>
              <w:szCs w:val="28"/>
            </w:rPr>
            <w:t>中附件</w:t>
          </w:r>
          <w:smartTag w:uri="urn:schemas-microsoft-com:office:smarttags" w:element="chmetcnv">
            <w:smartTagPr>
              <w:attr w:name="UnitName" w:val="g"/>
              <w:attr w:name="SourceValue" w:val="5070"/>
              <w:attr w:name="HasSpace" w:val="False"/>
              <w:attr w:name="Negative" w:val="False"/>
              <w:attr w:name="NumberType" w:val="1"/>
              <w:attr w:name="TCSC" w:val="0"/>
            </w:smartTagPr>
            <w:r w:rsidRPr="00BD433F">
              <w:rPr>
                <w:rFonts w:ascii="標楷體" w:eastAsia="標楷體"/>
                <w:b/>
                <w:kern w:val="0"/>
                <w:sz w:val="28"/>
                <w:szCs w:val="28"/>
              </w:rPr>
              <w:t>05070G</w:t>
            </w:r>
          </w:smartTag>
          <w:r w:rsidRPr="00BD433F">
            <w:rPr>
              <w:rFonts w:ascii="標楷體" w:eastAsia="標楷體"/>
              <w:b/>
              <w:kern w:val="0"/>
              <w:sz w:val="28"/>
              <w:szCs w:val="28"/>
            </w:rPr>
            <w:t xml:space="preserve"> </w:t>
          </w:r>
          <w:r w:rsidRPr="00BD433F">
            <w:rPr>
              <w:rFonts w:ascii="標楷體" w:eastAsia="標楷體" w:hint="eastAsia"/>
              <w:b/>
              <w:kern w:val="0"/>
              <w:sz w:val="28"/>
              <w:szCs w:val="28"/>
            </w:rPr>
            <w:t>工作小組成員建議名單</w:t>
          </w:r>
          <w:r w:rsidRPr="00BD433F">
            <w:rPr>
              <w:rFonts w:ascii="標楷體" w:eastAsia="標楷體"/>
              <w:b/>
              <w:kern w:val="0"/>
              <w:sz w:val="28"/>
              <w:szCs w:val="28"/>
            </w:rPr>
            <w:t>10</w:t>
          </w:r>
          <w:r w:rsidRPr="00BD433F">
            <w:rPr>
              <w:rFonts w:ascii="標楷體" w:eastAsia="標楷體"/>
              <w:b/>
              <w:color w:val="FF0000"/>
              <w:kern w:val="0"/>
              <w:sz w:val="28"/>
              <w:szCs w:val="28"/>
            </w:rPr>
            <w:t>610</w:t>
          </w:r>
        </w:p>
      </w:tc>
      <w:tc>
        <w:tcPr>
          <w:tcW w:w="6861" w:type="dxa"/>
        </w:tcPr>
        <w:p w:rsidR="00124951" w:rsidRPr="00BD433F" w:rsidRDefault="00124951" w:rsidP="00BD433F">
          <w:pPr>
            <w:spacing w:line="480" w:lineRule="exact"/>
            <w:jc w:val="center"/>
            <w:rPr>
              <w:rFonts w:eastAsia="標楷體"/>
              <w:b/>
              <w:kern w:val="0"/>
              <w:sz w:val="28"/>
              <w:szCs w:val="28"/>
            </w:rPr>
          </w:pPr>
          <w:r w:rsidRPr="00BD433F">
            <w:rPr>
              <w:rFonts w:eastAsia="標楷體" w:hAnsi="標楷體" w:hint="eastAsia"/>
              <w:b/>
              <w:kern w:val="0"/>
              <w:sz w:val="32"/>
              <w:szCs w:val="32"/>
            </w:rPr>
            <w:t>備註</w:t>
          </w:r>
        </w:p>
      </w:tc>
    </w:tr>
  </w:tbl>
  <w:p w:rsidR="00124951" w:rsidRDefault="00124951" w:rsidP="004A401A">
    <w:pPr>
      <w:pStyle w:val="Header"/>
      <w:jc w:val="center"/>
    </w:pPr>
  </w:p>
  <w:p w:rsidR="00124951" w:rsidRDefault="0012495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951" w:rsidRDefault="001249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632E"/>
    <w:multiLevelType w:val="hybridMultilevel"/>
    <w:tmpl w:val="5F861624"/>
    <w:lvl w:ilvl="0" w:tplc="08A88F96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D8C5E91"/>
    <w:multiLevelType w:val="hybridMultilevel"/>
    <w:tmpl w:val="400A2ABA"/>
    <w:lvl w:ilvl="0" w:tplc="AD54DD58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EE7783C"/>
    <w:multiLevelType w:val="hybridMultilevel"/>
    <w:tmpl w:val="FC340AA0"/>
    <w:lvl w:ilvl="0" w:tplc="E4E48856">
      <w:start w:val="1"/>
      <w:numFmt w:val="taiwaneseCountingThousand"/>
      <w:lvlText w:val="%1、"/>
      <w:lvlJc w:val="left"/>
      <w:pPr>
        <w:tabs>
          <w:tab w:val="num" w:pos="1695"/>
        </w:tabs>
        <w:ind w:left="1695" w:hanging="480"/>
      </w:pPr>
      <w:rPr>
        <w:rFonts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75"/>
        </w:tabs>
        <w:ind w:left="2175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15"/>
        </w:tabs>
        <w:ind w:left="3615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575"/>
        </w:tabs>
        <w:ind w:left="4575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55"/>
        </w:tabs>
        <w:ind w:left="5055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35"/>
        </w:tabs>
        <w:ind w:left="5535" w:hanging="480"/>
      </w:pPr>
      <w:rPr>
        <w:rFonts w:cs="Times New Roman"/>
      </w:rPr>
    </w:lvl>
  </w:abstractNum>
  <w:abstractNum w:abstractNumId="3">
    <w:nsid w:val="12615125"/>
    <w:multiLevelType w:val="hybridMultilevel"/>
    <w:tmpl w:val="7132E88E"/>
    <w:lvl w:ilvl="0" w:tplc="21204C72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2EA428B"/>
    <w:multiLevelType w:val="hybridMultilevel"/>
    <w:tmpl w:val="34701DA2"/>
    <w:lvl w:ilvl="0" w:tplc="2D1857A8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4483D2F"/>
    <w:multiLevelType w:val="hybridMultilevel"/>
    <w:tmpl w:val="E320E7F2"/>
    <w:lvl w:ilvl="0" w:tplc="AF62F8E0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  <w:rPr>
        <w:rFonts w:cs="Times New Roman"/>
      </w:rPr>
    </w:lvl>
  </w:abstractNum>
  <w:abstractNum w:abstractNumId="6">
    <w:nsid w:val="17500534"/>
    <w:multiLevelType w:val="hybridMultilevel"/>
    <w:tmpl w:val="9C588D74"/>
    <w:lvl w:ilvl="0" w:tplc="0B5C1496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177F1DF9"/>
    <w:multiLevelType w:val="hybridMultilevel"/>
    <w:tmpl w:val="6ECAD454"/>
    <w:lvl w:ilvl="0" w:tplc="1D9C70CE">
      <w:start w:val="4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1C941F93"/>
    <w:multiLevelType w:val="hybridMultilevel"/>
    <w:tmpl w:val="CDFA8DF0"/>
    <w:lvl w:ilvl="0" w:tplc="47C25A28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DCA0188"/>
    <w:multiLevelType w:val="multilevel"/>
    <w:tmpl w:val="7CFEB1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990"/>
        </w:tabs>
        <w:ind w:left="990" w:hanging="99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>
    <w:nsid w:val="1DCB1F1A"/>
    <w:multiLevelType w:val="hybridMultilevel"/>
    <w:tmpl w:val="E6586888"/>
    <w:lvl w:ilvl="0" w:tplc="12AA551A">
      <w:start w:val="8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243F479D"/>
    <w:multiLevelType w:val="hybridMultilevel"/>
    <w:tmpl w:val="1E866B86"/>
    <w:lvl w:ilvl="0" w:tplc="E4B82E36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cs="Times New Roman" w:hint="eastAsia"/>
      </w:rPr>
    </w:lvl>
  </w:abstractNum>
  <w:abstractNum w:abstractNumId="13">
    <w:nsid w:val="29F6094B"/>
    <w:multiLevelType w:val="hybridMultilevel"/>
    <w:tmpl w:val="751ACFBC"/>
    <w:lvl w:ilvl="0" w:tplc="B7B6567C">
      <w:start w:val="84"/>
      <w:numFmt w:val="taiwaneseCountingThousand"/>
      <w:lvlText w:val="%1、"/>
      <w:lvlJc w:val="left"/>
      <w:pPr>
        <w:ind w:left="995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BE831B0"/>
    <w:multiLevelType w:val="hybridMultilevel"/>
    <w:tmpl w:val="B5949684"/>
    <w:lvl w:ilvl="0" w:tplc="E0E8A946">
      <w:start w:val="3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EF6428E"/>
    <w:multiLevelType w:val="hybridMultilevel"/>
    <w:tmpl w:val="E7403100"/>
    <w:lvl w:ilvl="0" w:tplc="FB4AFF78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5744BE"/>
    <w:multiLevelType w:val="hybridMultilevel"/>
    <w:tmpl w:val="E10C415E"/>
    <w:lvl w:ilvl="0" w:tplc="32822220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37C25DE1"/>
    <w:multiLevelType w:val="hybridMultilevel"/>
    <w:tmpl w:val="5642AB84"/>
    <w:lvl w:ilvl="0" w:tplc="EEACD286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>
    <w:nsid w:val="37E91625"/>
    <w:multiLevelType w:val="hybridMultilevel"/>
    <w:tmpl w:val="682CEA28"/>
    <w:lvl w:ilvl="0" w:tplc="ECB67F70">
      <w:start w:val="60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3D5D6ACC"/>
    <w:multiLevelType w:val="hybridMultilevel"/>
    <w:tmpl w:val="A62C550A"/>
    <w:lvl w:ilvl="0" w:tplc="0C128658">
      <w:start w:val="1"/>
      <w:numFmt w:val="taiwaneseCountingThousand"/>
      <w:lvlText w:val="（%1）"/>
      <w:lvlJc w:val="left"/>
      <w:pPr>
        <w:tabs>
          <w:tab w:val="num" w:pos="1203"/>
        </w:tabs>
        <w:ind w:left="1203" w:hanging="720"/>
      </w:pPr>
      <w:rPr>
        <w:rFonts w:cs="Times New Roman" w:hint="eastAsia"/>
        <w:b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3E75623D"/>
    <w:multiLevelType w:val="hybridMultilevel"/>
    <w:tmpl w:val="14D823CE"/>
    <w:lvl w:ilvl="0" w:tplc="7FFE95F6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3FED2DE8"/>
    <w:multiLevelType w:val="multilevel"/>
    <w:tmpl w:val="F2F2CA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2">
    <w:nsid w:val="42742814"/>
    <w:multiLevelType w:val="hybridMultilevel"/>
    <w:tmpl w:val="8ACADD04"/>
    <w:lvl w:ilvl="0" w:tplc="7818B37E">
      <w:start w:val="41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>
    <w:nsid w:val="4707292D"/>
    <w:multiLevelType w:val="hybridMultilevel"/>
    <w:tmpl w:val="20246BA6"/>
    <w:lvl w:ilvl="0" w:tplc="1D8867C8">
      <w:start w:val="1"/>
      <w:numFmt w:val="decimal"/>
      <w:lvlText w:val="第%1條"/>
      <w:lvlJc w:val="left"/>
      <w:pPr>
        <w:ind w:left="1125" w:hanging="1125"/>
      </w:pPr>
      <w:rPr>
        <w:rFonts w:cs="Times New Roman" w:hint="default"/>
      </w:rPr>
    </w:lvl>
    <w:lvl w:ilvl="1" w:tplc="42F2BA7C">
      <w:start w:val="1"/>
      <w:numFmt w:val="decimal"/>
      <w:lvlText w:val="(%2)"/>
      <w:lvlJc w:val="left"/>
      <w:pPr>
        <w:ind w:left="12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>
    <w:nsid w:val="48B50D64"/>
    <w:multiLevelType w:val="hybridMultilevel"/>
    <w:tmpl w:val="43FA37CC"/>
    <w:lvl w:ilvl="0" w:tplc="18003136">
      <w:start w:val="1"/>
      <w:numFmt w:val="taiwaneseCountingThousand"/>
      <w:lvlText w:val="(%1)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  <w:rPr>
        <w:rFonts w:cs="Times New Roman"/>
      </w:rPr>
    </w:lvl>
  </w:abstractNum>
  <w:abstractNum w:abstractNumId="25">
    <w:nsid w:val="4E7F31A0"/>
    <w:multiLevelType w:val="singleLevel"/>
    <w:tmpl w:val="3D74E17C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</w:abstractNum>
  <w:abstractNum w:abstractNumId="26">
    <w:nsid w:val="4EFB3EC6"/>
    <w:multiLevelType w:val="hybridMultilevel"/>
    <w:tmpl w:val="D1984BA2"/>
    <w:lvl w:ilvl="0" w:tplc="AF3AC470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7">
    <w:nsid w:val="51EA3754"/>
    <w:multiLevelType w:val="hybridMultilevel"/>
    <w:tmpl w:val="BFA472B8"/>
    <w:lvl w:ilvl="0" w:tplc="12C681BE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cs="Times New Roman" w:hint="eastAsia"/>
      </w:rPr>
    </w:lvl>
  </w:abstractNum>
  <w:abstractNum w:abstractNumId="29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</w:pPr>
      <w:rPr>
        <w:rFonts w:cs="Times New Roman" w:hint="eastAsia"/>
      </w:rPr>
    </w:lvl>
  </w:abstractNum>
  <w:abstractNum w:abstractNumId="30">
    <w:nsid w:val="586E3C58"/>
    <w:multiLevelType w:val="hybridMultilevel"/>
    <w:tmpl w:val="5B683DF8"/>
    <w:lvl w:ilvl="0" w:tplc="AA5E7868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5933531B"/>
    <w:multiLevelType w:val="hybridMultilevel"/>
    <w:tmpl w:val="E758A00C"/>
    <w:lvl w:ilvl="0" w:tplc="FB241C9A">
      <w:start w:val="6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2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  <w:rPr>
        <w:rFonts w:cs="Times New Roman"/>
      </w:rPr>
    </w:lvl>
  </w:abstractNum>
  <w:abstractNum w:abstractNumId="33">
    <w:nsid w:val="61414145"/>
    <w:multiLevelType w:val="hybridMultilevel"/>
    <w:tmpl w:val="8A161746"/>
    <w:lvl w:ilvl="0" w:tplc="1EDEA582">
      <w:start w:val="14"/>
      <w:numFmt w:val="taiwaneseCountingThousand"/>
      <w:lvlText w:val="%1、"/>
      <w:lvlJc w:val="left"/>
      <w:pPr>
        <w:tabs>
          <w:tab w:val="num" w:pos="963"/>
        </w:tabs>
        <w:ind w:left="963" w:hanging="480"/>
      </w:pPr>
      <w:rPr>
        <w:rFonts w:cs="Times New Roman"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4">
    <w:nsid w:val="62BD484B"/>
    <w:multiLevelType w:val="hybridMultilevel"/>
    <w:tmpl w:val="58AAFE3E"/>
    <w:lvl w:ilvl="0" w:tplc="AAC255E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>
    <w:nsid w:val="65C91463"/>
    <w:multiLevelType w:val="hybridMultilevel"/>
    <w:tmpl w:val="BA2A8330"/>
    <w:lvl w:ilvl="0" w:tplc="B630F4C4">
      <w:start w:val="6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>
    <w:nsid w:val="66D3799E"/>
    <w:multiLevelType w:val="singleLevel"/>
    <w:tmpl w:val="48E4E05C"/>
    <w:lvl w:ilvl="0">
      <w:start w:val="11"/>
      <w:numFmt w:val="taiwaneseCountingThousand"/>
      <w:lvlText w:val="%1、"/>
      <w:lvlJc w:val="left"/>
      <w:pPr>
        <w:tabs>
          <w:tab w:val="num" w:pos="1475"/>
        </w:tabs>
        <w:ind w:left="1475" w:hanging="482"/>
      </w:pPr>
      <w:rPr>
        <w:rFonts w:ascii="標楷體" w:eastAsia="標楷體" w:hAnsi="標楷體" w:cs="Times New Roman" w:hint="eastAsia"/>
      </w:rPr>
    </w:lvl>
  </w:abstractNum>
  <w:abstractNum w:abstractNumId="37">
    <w:nsid w:val="6760191C"/>
    <w:multiLevelType w:val="hybridMultilevel"/>
    <w:tmpl w:val="48ECFB3A"/>
    <w:lvl w:ilvl="0" w:tplc="CCDCA11C">
      <w:start w:val="1"/>
      <w:numFmt w:val="taiwaneseCountingThousand"/>
      <w:lvlText w:val="(%1)"/>
      <w:lvlJc w:val="left"/>
      <w:pPr>
        <w:ind w:left="1004" w:hanging="720"/>
      </w:pPr>
      <w:rPr>
        <w:rFonts w:cs="Times New Roman" w:hint="default"/>
        <w:i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0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4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  <w:rPr>
        <w:rFonts w:cs="Times New Roman"/>
      </w:rPr>
    </w:lvl>
  </w:abstractNum>
  <w:abstractNum w:abstractNumId="38">
    <w:nsid w:val="67C2525B"/>
    <w:multiLevelType w:val="hybridMultilevel"/>
    <w:tmpl w:val="65B07B3E"/>
    <w:lvl w:ilvl="0" w:tplc="DB76D01E">
      <w:start w:val="7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>
    <w:nsid w:val="6843262F"/>
    <w:multiLevelType w:val="hybridMultilevel"/>
    <w:tmpl w:val="DA966BA6"/>
    <w:lvl w:ilvl="0" w:tplc="5A38701E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>
    <w:nsid w:val="6A58033E"/>
    <w:multiLevelType w:val="hybridMultilevel"/>
    <w:tmpl w:val="35E021DA"/>
    <w:lvl w:ilvl="0" w:tplc="56AC82B4">
      <w:start w:val="49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>
    <w:nsid w:val="6C745BB4"/>
    <w:multiLevelType w:val="hybridMultilevel"/>
    <w:tmpl w:val="C5341690"/>
    <w:lvl w:ilvl="0" w:tplc="E5744F2C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2">
    <w:nsid w:val="6CD97D63"/>
    <w:multiLevelType w:val="hybridMultilevel"/>
    <w:tmpl w:val="29A026F8"/>
    <w:lvl w:ilvl="0" w:tplc="FEA0D3B8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3">
    <w:nsid w:val="706234E7"/>
    <w:multiLevelType w:val="hybridMultilevel"/>
    <w:tmpl w:val="9A02BA9E"/>
    <w:lvl w:ilvl="0" w:tplc="B8760D34">
      <w:start w:val="1"/>
      <w:numFmt w:val="decimal"/>
      <w:lvlText w:val="第%1條"/>
      <w:lvlJc w:val="left"/>
      <w:pPr>
        <w:ind w:left="876" w:hanging="876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4">
    <w:nsid w:val="72B96BF1"/>
    <w:multiLevelType w:val="hybridMultilevel"/>
    <w:tmpl w:val="AB543C9A"/>
    <w:lvl w:ilvl="0" w:tplc="57B8B02A">
      <w:start w:val="48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5">
    <w:nsid w:val="72FC6B1A"/>
    <w:multiLevelType w:val="hybridMultilevel"/>
    <w:tmpl w:val="236EB6AE"/>
    <w:lvl w:ilvl="0" w:tplc="E068BAC0">
      <w:start w:val="33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6">
    <w:nsid w:val="775F413F"/>
    <w:multiLevelType w:val="hybridMultilevel"/>
    <w:tmpl w:val="91F4EAC4"/>
    <w:lvl w:ilvl="0" w:tplc="73F6361A">
      <w:start w:val="54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7">
    <w:nsid w:val="7AB250A1"/>
    <w:multiLevelType w:val="singleLevel"/>
    <w:tmpl w:val="BD82B222"/>
    <w:lvl w:ilvl="0">
      <w:start w:val="32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</w:abstractNum>
  <w:abstractNum w:abstractNumId="48">
    <w:nsid w:val="7C482239"/>
    <w:multiLevelType w:val="hybridMultilevel"/>
    <w:tmpl w:val="1A3A6A48"/>
    <w:lvl w:ilvl="0" w:tplc="1BD2AED6">
      <w:start w:val="45"/>
      <w:numFmt w:val="taiwaneseCountingThousand"/>
      <w:lvlText w:val="%1、"/>
      <w:lvlJc w:val="left"/>
      <w:pPr>
        <w:ind w:left="570" w:hanging="570"/>
      </w:pPr>
      <w:rPr>
        <w:rFonts w:ascii="標楷體" w:eastAsia="標楷體" w:cs="Times New Roman" w:hint="eastAsia"/>
        <w:b w:val="0"/>
        <w:i w:val="0"/>
        <w:color w:val="000000"/>
        <w:sz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2"/>
  </w:num>
  <w:num w:numId="2">
    <w:abstractNumId w:val="32"/>
  </w:num>
  <w:num w:numId="3">
    <w:abstractNumId w:val="28"/>
    <w:lvlOverride w:ilvl="0">
      <w:startOverride w:val="1"/>
    </w:lvlOverride>
  </w:num>
  <w:num w:numId="4">
    <w:abstractNumId w:val="29"/>
  </w:num>
  <w:num w:numId="5">
    <w:abstractNumId w:val="47"/>
  </w:num>
  <w:num w:numId="6">
    <w:abstractNumId w:val="15"/>
  </w:num>
  <w:num w:numId="7">
    <w:abstractNumId w:val="45"/>
  </w:num>
  <w:num w:numId="8">
    <w:abstractNumId w:val="14"/>
  </w:num>
  <w:num w:numId="9">
    <w:abstractNumId w:val="0"/>
  </w:num>
  <w:num w:numId="10">
    <w:abstractNumId w:val="7"/>
  </w:num>
  <w:num w:numId="11">
    <w:abstractNumId w:val="22"/>
  </w:num>
  <w:num w:numId="12">
    <w:abstractNumId w:val="48"/>
  </w:num>
  <w:num w:numId="13">
    <w:abstractNumId w:val="34"/>
  </w:num>
  <w:num w:numId="14">
    <w:abstractNumId w:val="44"/>
  </w:num>
  <w:num w:numId="15">
    <w:abstractNumId w:val="41"/>
  </w:num>
  <w:num w:numId="16">
    <w:abstractNumId w:val="4"/>
  </w:num>
  <w:num w:numId="17">
    <w:abstractNumId w:val="40"/>
  </w:num>
  <w:num w:numId="18">
    <w:abstractNumId w:val="42"/>
  </w:num>
  <w:num w:numId="19">
    <w:abstractNumId w:val="46"/>
  </w:num>
  <w:num w:numId="20">
    <w:abstractNumId w:val="11"/>
  </w:num>
  <w:num w:numId="21">
    <w:abstractNumId w:val="18"/>
  </w:num>
  <w:num w:numId="22">
    <w:abstractNumId w:val="20"/>
  </w:num>
  <w:num w:numId="23">
    <w:abstractNumId w:val="35"/>
  </w:num>
  <w:num w:numId="24">
    <w:abstractNumId w:val="31"/>
  </w:num>
  <w:num w:numId="25">
    <w:abstractNumId w:val="26"/>
  </w:num>
  <w:num w:numId="26">
    <w:abstractNumId w:val="30"/>
  </w:num>
  <w:num w:numId="27">
    <w:abstractNumId w:val="38"/>
  </w:num>
  <w:num w:numId="28">
    <w:abstractNumId w:val="3"/>
  </w:num>
  <w:num w:numId="29">
    <w:abstractNumId w:val="10"/>
  </w:num>
  <w:num w:numId="30">
    <w:abstractNumId w:val="36"/>
  </w:num>
  <w:num w:numId="31">
    <w:abstractNumId w:val="5"/>
  </w:num>
  <w:num w:numId="32">
    <w:abstractNumId w:val="1"/>
  </w:num>
  <w:num w:numId="33">
    <w:abstractNumId w:val="19"/>
  </w:num>
  <w:num w:numId="34">
    <w:abstractNumId w:val="2"/>
  </w:num>
  <w:num w:numId="35">
    <w:abstractNumId w:val="16"/>
  </w:num>
  <w:num w:numId="36">
    <w:abstractNumId w:val="33"/>
  </w:num>
  <w:num w:numId="37">
    <w:abstractNumId w:val="37"/>
  </w:num>
  <w:num w:numId="38">
    <w:abstractNumId w:val="23"/>
  </w:num>
  <w:num w:numId="39">
    <w:abstractNumId w:val="27"/>
  </w:num>
  <w:num w:numId="40">
    <w:abstractNumId w:val="43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13"/>
  </w:num>
  <w:num w:numId="47">
    <w:abstractNumId w:val="25"/>
  </w:num>
  <w:num w:numId="48">
    <w:abstractNumId w:val="6"/>
  </w:num>
  <w:num w:numId="49">
    <w:abstractNumId w:val="3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3064F"/>
    <w:rsid w:val="000319B6"/>
    <w:rsid w:val="000339AB"/>
    <w:rsid w:val="00036477"/>
    <w:rsid w:val="00042B71"/>
    <w:rsid w:val="00050B44"/>
    <w:rsid w:val="000556AF"/>
    <w:rsid w:val="00056CFB"/>
    <w:rsid w:val="00062447"/>
    <w:rsid w:val="00065AFF"/>
    <w:rsid w:val="000711EC"/>
    <w:rsid w:val="000715E0"/>
    <w:rsid w:val="000842EE"/>
    <w:rsid w:val="0008546E"/>
    <w:rsid w:val="00085908"/>
    <w:rsid w:val="0009121D"/>
    <w:rsid w:val="00092617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17A2D"/>
    <w:rsid w:val="00122104"/>
    <w:rsid w:val="00124951"/>
    <w:rsid w:val="0012723A"/>
    <w:rsid w:val="001326F7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48B0"/>
    <w:rsid w:val="0016733B"/>
    <w:rsid w:val="00170541"/>
    <w:rsid w:val="00172DD9"/>
    <w:rsid w:val="0017679D"/>
    <w:rsid w:val="00177010"/>
    <w:rsid w:val="0018036F"/>
    <w:rsid w:val="001817C8"/>
    <w:rsid w:val="00181E71"/>
    <w:rsid w:val="00184B98"/>
    <w:rsid w:val="00197CC0"/>
    <w:rsid w:val="001A075A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2417E"/>
    <w:rsid w:val="002252CE"/>
    <w:rsid w:val="00226E27"/>
    <w:rsid w:val="00231540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55345"/>
    <w:rsid w:val="00261D43"/>
    <w:rsid w:val="0026346C"/>
    <w:rsid w:val="00265971"/>
    <w:rsid w:val="00267089"/>
    <w:rsid w:val="00267118"/>
    <w:rsid w:val="002860D0"/>
    <w:rsid w:val="002A03F3"/>
    <w:rsid w:val="002A31BF"/>
    <w:rsid w:val="002A4A5C"/>
    <w:rsid w:val="002B0471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088E"/>
    <w:rsid w:val="0039266F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2785E"/>
    <w:rsid w:val="00430AF6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3647"/>
    <w:rsid w:val="00645099"/>
    <w:rsid w:val="00650B4F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04B86"/>
    <w:rsid w:val="0070792D"/>
    <w:rsid w:val="00713EDE"/>
    <w:rsid w:val="00723894"/>
    <w:rsid w:val="00726803"/>
    <w:rsid w:val="007309C1"/>
    <w:rsid w:val="00732454"/>
    <w:rsid w:val="00736C77"/>
    <w:rsid w:val="00740F7A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C736B"/>
    <w:rsid w:val="007E018A"/>
    <w:rsid w:val="007E1F24"/>
    <w:rsid w:val="007E3258"/>
    <w:rsid w:val="007F0692"/>
    <w:rsid w:val="007F1BA7"/>
    <w:rsid w:val="007F7976"/>
    <w:rsid w:val="00806B18"/>
    <w:rsid w:val="00811311"/>
    <w:rsid w:val="008130C5"/>
    <w:rsid w:val="00821C98"/>
    <w:rsid w:val="00822C8C"/>
    <w:rsid w:val="00824154"/>
    <w:rsid w:val="008260B9"/>
    <w:rsid w:val="00826C13"/>
    <w:rsid w:val="00827428"/>
    <w:rsid w:val="008353AD"/>
    <w:rsid w:val="00840F79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86D6C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3F74"/>
    <w:rsid w:val="009D32E7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16040"/>
    <w:rsid w:val="00A25BF7"/>
    <w:rsid w:val="00A30C10"/>
    <w:rsid w:val="00A331E9"/>
    <w:rsid w:val="00A37C68"/>
    <w:rsid w:val="00A41948"/>
    <w:rsid w:val="00A45836"/>
    <w:rsid w:val="00A45B6F"/>
    <w:rsid w:val="00A46CD2"/>
    <w:rsid w:val="00A47351"/>
    <w:rsid w:val="00A602FC"/>
    <w:rsid w:val="00A605B5"/>
    <w:rsid w:val="00A608AB"/>
    <w:rsid w:val="00A73924"/>
    <w:rsid w:val="00A77AF7"/>
    <w:rsid w:val="00A84545"/>
    <w:rsid w:val="00A90520"/>
    <w:rsid w:val="00A92965"/>
    <w:rsid w:val="00A95A06"/>
    <w:rsid w:val="00AA142F"/>
    <w:rsid w:val="00AA1BD7"/>
    <w:rsid w:val="00AA3907"/>
    <w:rsid w:val="00AA5548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7EC4"/>
    <w:rsid w:val="00B4519B"/>
    <w:rsid w:val="00B45486"/>
    <w:rsid w:val="00B4727F"/>
    <w:rsid w:val="00B5187A"/>
    <w:rsid w:val="00B54538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A749A"/>
    <w:rsid w:val="00BB2704"/>
    <w:rsid w:val="00BB29AD"/>
    <w:rsid w:val="00BB3A60"/>
    <w:rsid w:val="00BB68E7"/>
    <w:rsid w:val="00BC02AA"/>
    <w:rsid w:val="00BC0C56"/>
    <w:rsid w:val="00BC5C64"/>
    <w:rsid w:val="00BC654A"/>
    <w:rsid w:val="00BC7F3A"/>
    <w:rsid w:val="00BD433F"/>
    <w:rsid w:val="00BD4DB6"/>
    <w:rsid w:val="00BD5CB7"/>
    <w:rsid w:val="00BD6A54"/>
    <w:rsid w:val="00BD6FEE"/>
    <w:rsid w:val="00BD71A1"/>
    <w:rsid w:val="00BD761B"/>
    <w:rsid w:val="00BE419D"/>
    <w:rsid w:val="00BE49FB"/>
    <w:rsid w:val="00BE4F63"/>
    <w:rsid w:val="00BE54E3"/>
    <w:rsid w:val="00BE5AD7"/>
    <w:rsid w:val="00BF02BF"/>
    <w:rsid w:val="00BF2509"/>
    <w:rsid w:val="00BF279B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55F06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E06A8"/>
    <w:rsid w:val="00CE740B"/>
    <w:rsid w:val="00CE7D7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4D5C"/>
    <w:rsid w:val="00DE4E62"/>
    <w:rsid w:val="00E0581C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684C"/>
    <w:rsid w:val="00EB7FF9"/>
    <w:rsid w:val="00EC1E5A"/>
    <w:rsid w:val="00EC4850"/>
    <w:rsid w:val="00ED21E2"/>
    <w:rsid w:val="00ED4055"/>
    <w:rsid w:val="00ED4A51"/>
    <w:rsid w:val="00ED5F24"/>
    <w:rsid w:val="00EE0060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3025"/>
    <w:rsid w:val="00F43C3B"/>
    <w:rsid w:val="00F4528E"/>
    <w:rsid w:val="00F47D2F"/>
    <w:rsid w:val="00F53E00"/>
    <w:rsid w:val="00F72273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F2E42"/>
    <w:rsid w:val="00FF6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49A"/>
    <w:pPr>
      <w:widowControl w:val="0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4402C"/>
    <w:rPr>
      <w:rFonts w:ascii="Times New Roman" w:eastAsia="標楷體" w:hAnsi="Times New Roman" w:cs="Times New Roman"/>
      <w:b/>
      <w:spacing w:val="14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97CC0"/>
    <w:rPr>
      <w:rFonts w:cs="Times New Roman"/>
    </w:rPr>
  </w:style>
  <w:style w:type="character" w:styleId="Hyperlink">
    <w:name w:val="Hyperlink"/>
    <w:basedOn w:val="DefaultParagraphFont"/>
    <w:uiPriority w:val="99"/>
    <w:rsid w:val="00197CC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7CC0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197CC0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CC0"/>
    <w:rPr>
      <w:rFonts w:ascii="Cambria" w:eastAsia="新細明體" w:hAnsi="Cambri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7E2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7E2A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C4402C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rsid w:val="00C4402C"/>
    <w:pPr>
      <w:ind w:leftChars="200" w:left="480"/>
    </w:pPr>
  </w:style>
  <w:style w:type="paragraph" w:customStyle="1" w:styleId="11">
    <w:name w:val="1.1 標題"/>
    <w:basedOn w:val="Normal"/>
    <w:uiPriority w:val="99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Normal"/>
    <w:uiPriority w:val="99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Strong">
    <w:name w:val="Strong"/>
    <w:basedOn w:val="DefaultParagraphFont"/>
    <w:uiPriority w:val="99"/>
    <w:qFormat/>
    <w:rsid w:val="00DD54A8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7AF7"/>
    <w:rPr>
      <w:rFonts w:ascii="標楷體" w:eastAsia="標楷體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77363"/>
    <w:pPr>
      <w:spacing w:after="120" w:line="480" w:lineRule="auto"/>
      <w:ind w:leftChars="200" w:left="48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7363"/>
    <w:rPr>
      <w:rFonts w:ascii="Times New Roman" w:eastAsia="新細明體" w:hAnsi="Times New Roman" w:cs="Times New Roman"/>
      <w:sz w:val="24"/>
      <w:szCs w:val="24"/>
    </w:rPr>
  </w:style>
  <w:style w:type="paragraph" w:customStyle="1" w:styleId="1">
    <w:name w:val="樣式1"/>
    <w:basedOn w:val="Normal"/>
    <w:uiPriority w:val="99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7020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20E0"/>
    <w:rPr>
      <w:rFonts w:ascii="Times New Roman" w:eastAsia="新細明體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020E0"/>
    <w:rPr>
      <w:rFonts w:ascii="Times New Roman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Normal"/>
    <w:uiPriority w:val="99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uiPriority w:val="99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/>
      <w:kern w:val="0"/>
      <w:szCs w:val="20"/>
    </w:rPr>
  </w:style>
  <w:style w:type="paragraph" w:customStyle="1" w:styleId="SOP2">
    <w:name w:val="SOP文2"/>
    <w:basedOn w:val="SOP"/>
    <w:uiPriority w:val="99"/>
    <w:rsid w:val="002252CE"/>
    <w:pPr>
      <w:ind w:left="1260"/>
    </w:pPr>
    <w:rPr>
      <w:rFonts w:ascii="細明體" w:eastAsia="細明體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F36959"/>
    <w:rPr>
      <w:rFonts w:ascii="標楷體" w:eastAsia="標楷體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853E60"/>
    <w:pPr>
      <w:ind w:leftChars="200" w:left="480"/>
    </w:pPr>
  </w:style>
  <w:style w:type="paragraph" w:customStyle="1" w:styleId="2">
    <w:name w:val="樣式2"/>
    <w:basedOn w:val="Normal"/>
    <w:uiPriority w:val="99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DefaultParagraphFont"/>
    <w:uiPriority w:val="99"/>
    <w:rsid w:val="00BE49FB"/>
    <w:rPr>
      <w:rFonts w:ascii="s?" w:hAnsi="s?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412FCD"/>
    <w:pPr>
      <w:widowControl w:val="0"/>
    </w:pPr>
    <w:rPr>
      <w:rFonts w:ascii="Times New Roman" w:hAnsi="Times New Roman"/>
      <w:szCs w:val="24"/>
    </w:rPr>
  </w:style>
  <w:style w:type="paragraph" w:customStyle="1" w:styleId="12">
    <w:name w:val="純文字1"/>
    <w:basedOn w:val="Normal"/>
    <w:uiPriority w:val="99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Normal"/>
    <w:uiPriority w:val="99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1">
    <w:name w:val="字元"/>
    <w:basedOn w:val="Normal"/>
    <w:uiPriority w:val="99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Normal"/>
    <w:uiPriority w:val="99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BlockText">
    <w:name w:val="Block Text"/>
    <w:basedOn w:val="Normal"/>
    <w:uiPriority w:val="99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2">
    <w:name w:val="條文一"/>
    <w:basedOn w:val="Normal"/>
    <w:uiPriority w:val="99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3">
    <w:name w:val="第十一條內文"/>
    <w:basedOn w:val="Normal"/>
    <w:uiPriority w:val="99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3">
    <w:name w:val="區塊文字1"/>
    <w:basedOn w:val="Normal"/>
    <w:uiPriority w:val="99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Normal"/>
    <w:uiPriority w:val="99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4">
    <w:name w:val="(一)"/>
    <w:basedOn w:val="Normal"/>
    <w:uiPriority w:val="99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5">
    <w:name w:val="條文二"/>
    <w:basedOn w:val="Normal"/>
    <w:uiPriority w:val="99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"/>
    <w:uiPriority w:val="99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Normal"/>
    <w:uiPriority w:val="99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Normal"/>
    <w:uiPriority w:val="99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841</TotalTime>
  <Pages>1</Pages>
  <Words>30</Words>
  <Characters>173</Characters>
  <Application>Microsoft Office Outlook</Application>
  <DocSecurity>0</DocSecurity>
  <Lines>0</Lines>
  <Paragraphs>0</Paragraphs>
  <ScaleCrop>false</ScaleCrop>
  <Company>Freeway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Customer</cp:lastModifiedBy>
  <cp:revision>4</cp:revision>
  <cp:lastPrinted>2015-02-09T02:22:00Z</cp:lastPrinted>
  <dcterms:created xsi:type="dcterms:W3CDTF">2015-04-22T08:39:00Z</dcterms:created>
  <dcterms:modified xsi:type="dcterms:W3CDTF">2018-06-30T05:43:00Z</dcterms:modified>
</cp:coreProperties>
</file>